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3AB8" w:rsidRPr="00EB6178" w:rsidRDefault="000C3AB8" w:rsidP="009C2EF1">
      <w:pPr>
        <w:pStyle w:val="Heading1"/>
        <w:spacing w:after="240"/>
        <w:jc w:val="left"/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</w:pPr>
      <w:r>
        <w:rPr>
          <w:noProof/>
        </w:rPr>
        <w:pict>
          <v:group id="_x0000_s1026" style="position:absolute;margin-left:-1pt;margin-top:11.35pt;width:505pt;height:45.6pt;z-index:251648000" coordorigin="1413,7777" coordsize="9004,600">
            <v:line id="_x0000_s1027" style="position:absolute" from="1413,7777" to="10413,7777"/>
            <v:line id="_x0000_s1028" style="position:absolute" from="1413,7957" to="10413,7957"/>
            <v:line id="_x0000_s1029" style="position:absolute" from="1417,8197" to="10417,8197"/>
            <v:line id="_x0000_s1030" style="position:absolute" from="1417,8377" to="10417,8377"/>
            <v:line id="_x0000_s1031" style="position:absolute" from="10417,7777" to="10417,8344"/>
            <v:line id="_x0000_s1032" style="position:absolute" from="1417,7777" to="1417,8344"/>
            <w10:wrap side="left"/>
          </v:group>
        </w:pict>
      </w:r>
      <w:r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>a a a a a a a</w:t>
      </w:r>
      <w:r w:rsidRPr="00EB6178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 xml:space="preserve"> </w:t>
      </w:r>
    </w:p>
    <w:p w:rsidR="000C3AB8" w:rsidRPr="00EB6178" w:rsidRDefault="000C3AB8" w:rsidP="009C2EF1">
      <w:pPr>
        <w:pStyle w:val="Heading1"/>
        <w:spacing w:after="240"/>
        <w:jc w:val="left"/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</w:pPr>
      <w:r>
        <w:rPr>
          <w:noProof/>
        </w:rPr>
        <w:pict>
          <v:group id="_x0000_s1033" style="position:absolute;margin-left:-1pt;margin-top:11.35pt;width:505pt;height:45.6pt;z-index:251649024" coordorigin="1413,7777" coordsize="9004,600">
            <v:line id="_x0000_s1034" style="position:absolute" from="1413,7777" to="10413,7777"/>
            <v:line id="_x0000_s1035" style="position:absolute" from="1413,7957" to="10413,7957"/>
            <v:line id="_x0000_s1036" style="position:absolute" from="1417,8197" to="10417,8197"/>
            <v:line id="_x0000_s1037" style="position:absolute" from="1417,8377" to="10417,8377"/>
            <v:line id="_x0000_s1038" style="position:absolute" from="10417,7777" to="10417,8344"/>
            <v:line id="_x0000_s1039" style="position:absolute" from="1417,7777" to="1417,8344"/>
            <w10:wrap side="left"/>
          </v:group>
        </w:pict>
      </w:r>
      <w:r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a a a a a a a</w:t>
      </w:r>
      <w:r w:rsidRPr="00EB6178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 xml:space="preserve"> </w:t>
      </w:r>
    </w:p>
    <w:p w:rsidR="000C3AB8" w:rsidRPr="00EB6178" w:rsidRDefault="000C3AB8" w:rsidP="009C2EF1">
      <w:pPr>
        <w:pStyle w:val="Heading1"/>
        <w:spacing w:after="240"/>
        <w:jc w:val="left"/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</w:pPr>
      <w:r>
        <w:rPr>
          <w:noProof/>
        </w:rPr>
        <w:pict>
          <v:group id="_x0000_s1040" style="position:absolute;margin-left:-1pt;margin-top:11.35pt;width:505pt;height:45.6pt;z-index:251650048" coordorigin="1413,7777" coordsize="9004,600">
            <v:line id="_x0000_s1041" style="position:absolute" from="1413,7777" to="10413,7777"/>
            <v:line id="_x0000_s1042" style="position:absolute" from="1413,7957" to="10413,7957"/>
            <v:line id="_x0000_s1043" style="position:absolute" from="1417,8197" to="10417,8197"/>
            <v:line id="_x0000_s1044" style="position:absolute" from="1417,8377" to="10417,8377"/>
            <v:line id="_x0000_s1045" style="position:absolute" from="10417,7777" to="10417,8344"/>
            <v:line id="_x0000_s1046" style="position:absolute" from="1417,7777" to="1417,8344"/>
            <w10:wrap side="left"/>
          </v:group>
        </w:pict>
      </w:r>
      <w:r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a a a a a a a</w:t>
      </w:r>
    </w:p>
    <w:p w:rsidR="000C3AB8" w:rsidRPr="00EB6178" w:rsidRDefault="000C3AB8" w:rsidP="009C2EF1">
      <w:pPr>
        <w:pStyle w:val="Heading1"/>
        <w:spacing w:after="240"/>
        <w:jc w:val="left"/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</w:pPr>
      <w:r>
        <w:rPr>
          <w:noProof/>
        </w:rPr>
        <w:pict>
          <v:group id="_x0000_s1047" style="position:absolute;margin-left:-1pt;margin-top:11.35pt;width:505pt;height:45.6pt;z-index:251651072" coordorigin="1413,7777" coordsize="9004,600">
            <v:line id="_x0000_s1048" style="position:absolute" from="1413,7777" to="10413,7777"/>
            <v:line id="_x0000_s1049" style="position:absolute" from="1413,7957" to="10413,7957"/>
            <v:line id="_x0000_s1050" style="position:absolute" from="1417,8197" to="10417,8197"/>
            <v:line id="_x0000_s1051" style="position:absolute" from="1417,8377" to="10417,8377"/>
            <v:line id="_x0000_s1052" style="position:absolute" from="10417,7777" to="10417,8344"/>
            <v:line id="_x0000_s1053" style="position:absolute" from="1417,7777" to="1417,8344"/>
            <w10:wrap side="left"/>
          </v:group>
        </w:pict>
      </w:r>
      <w:r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 xml:space="preserve">a a a a a a a a a a a a  </w:t>
      </w:r>
      <w:r w:rsidRPr="00EB6178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 xml:space="preserve"> </w:t>
      </w:r>
    </w:p>
    <w:p w:rsidR="000C3AB8" w:rsidRPr="00EB6178" w:rsidRDefault="000C3AB8" w:rsidP="009C2EF1">
      <w:pPr>
        <w:pStyle w:val="Heading1"/>
        <w:spacing w:after="240"/>
        <w:jc w:val="left"/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</w:pPr>
      <w:r>
        <w:rPr>
          <w:noProof/>
        </w:rPr>
        <w:pict>
          <v:group id="_x0000_s1054" style="position:absolute;margin-left:-1pt;margin-top:11.35pt;width:505pt;height:45.6pt;z-index:251652096" coordorigin="1413,7777" coordsize="9004,600">
            <v:line id="_x0000_s1055" style="position:absolute" from="1413,7777" to="10413,7777"/>
            <v:line id="_x0000_s1056" style="position:absolute" from="1413,7957" to="10413,7957"/>
            <v:line id="_x0000_s1057" style="position:absolute" from="1417,8197" to="10417,8197"/>
            <v:line id="_x0000_s1058" style="position:absolute" from="1417,8377" to="10417,8377"/>
            <v:line id="_x0000_s1059" style="position:absolute" from="10417,7777" to="10417,8344"/>
            <v:line id="_x0000_s1060" style="position:absolute" from="1417,7777" to="1417,8344"/>
            <w10:wrap side="left"/>
          </v:group>
        </w:pict>
      </w:r>
      <w:r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a a a a a a a a a a a a</w:t>
      </w:r>
      <w:r w:rsidRPr="00EB6178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 xml:space="preserve"> </w:t>
      </w:r>
    </w:p>
    <w:p w:rsidR="000C3AB8" w:rsidRPr="00EB6178" w:rsidRDefault="000C3AB8" w:rsidP="009C2EF1">
      <w:pPr>
        <w:pStyle w:val="Heading1"/>
        <w:spacing w:after="240"/>
        <w:jc w:val="left"/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</w:pPr>
      <w:r>
        <w:rPr>
          <w:noProof/>
        </w:rPr>
        <w:pict>
          <v:group id="_x0000_s1061" style="position:absolute;margin-left:-1pt;margin-top:11.35pt;width:505pt;height:45.6pt;z-index:251653120" coordorigin="1413,7777" coordsize="9004,600">
            <v:line id="_x0000_s1062" style="position:absolute" from="1413,7777" to="10413,7777"/>
            <v:line id="_x0000_s1063" style="position:absolute" from="1413,7957" to="10413,7957"/>
            <v:line id="_x0000_s1064" style="position:absolute" from="1417,8197" to="10417,8197"/>
            <v:line id="_x0000_s1065" style="position:absolute" from="1417,8377" to="10417,8377"/>
            <v:line id="_x0000_s1066" style="position:absolute" from="10417,7777" to="10417,8344"/>
            <v:line id="_x0000_s1067" style="position:absolute" from="1417,7777" to="1417,8344"/>
            <w10:wrap side="left"/>
          </v:group>
        </w:pict>
      </w:r>
      <w:r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a a a a a a a a a a a a </w:t>
      </w:r>
      <w:r w:rsidRPr="00EB6178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 xml:space="preserve"> </w:t>
      </w:r>
    </w:p>
    <w:p w:rsidR="000C3AB8" w:rsidRPr="00EB6178" w:rsidRDefault="000C3AB8" w:rsidP="009C2EF1">
      <w:pPr>
        <w:pStyle w:val="Heading1"/>
        <w:spacing w:after="240"/>
        <w:jc w:val="left"/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</w:pPr>
      <w:r>
        <w:rPr>
          <w:noProof/>
        </w:rPr>
        <w:pict>
          <v:group id="_x0000_s1068" style="position:absolute;margin-left:-1pt;margin-top:11.35pt;width:505pt;height:45.6pt;z-index:251654144" coordorigin="1413,7777" coordsize="9004,600">
            <v:line id="_x0000_s1069" style="position:absolute" from="1413,7777" to="10413,7777"/>
            <v:line id="_x0000_s1070" style="position:absolute" from="1413,7957" to="10413,7957"/>
            <v:line id="_x0000_s1071" style="position:absolute" from="1417,8197" to="10417,8197"/>
            <v:line id="_x0000_s1072" style="position:absolute" from="1417,8377" to="10417,8377"/>
            <v:line id="_x0000_s1073" style="position:absolute" from="10417,7777" to="10417,8344"/>
            <v:line id="_x0000_s1074" style="position:absolute" from="1417,7777" to="1417,8344"/>
            <w10:wrap side="left"/>
          </v:group>
        </w:pict>
      </w:r>
      <w:r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a a a a a a a a a a a a</w:t>
      </w:r>
    </w:p>
    <w:p w:rsidR="000C3AB8" w:rsidRPr="00EB6178" w:rsidRDefault="000C3AB8" w:rsidP="009C2EF1">
      <w:pPr>
        <w:pStyle w:val="Heading1"/>
        <w:spacing w:after="240"/>
        <w:jc w:val="left"/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</w:pPr>
      <w:r>
        <w:rPr>
          <w:noProof/>
        </w:rPr>
        <w:pict>
          <v:group id="_x0000_s1075" style="position:absolute;margin-left:-1pt;margin-top:11.35pt;width:505pt;height:45.6pt;z-index:251655168" coordorigin="1413,7777" coordsize="9004,600">
            <v:line id="_x0000_s1076" style="position:absolute" from="1413,7777" to="10413,7777"/>
            <v:line id="_x0000_s1077" style="position:absolute" from="1413,7957" to="10413,7957"/>
            <v:line id="_x0000_s1078" style="position:absolute" from="1417,8197" to="10417,8197"/>
            <v:line id="_x0000_s1079" style="position:absolute" from="1417,8377" to="10417,8377"/>
            <v:line id="_x0000_s1080" style="position:absolute" from="10417,7777" to="10417,8344"/>
            <v:line id="_x0000_s1081" style="position:absolute" from="1417,7777" to="1417,8344"/>
            <w10:wrap side="left"/>
          </v:group>
        </w:pict>
      </w:r>
      <w:r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a a a a a a a </w:t>
      </w:r>
    </w:p>
    <w:p w:rsidR="000C3AB8" w:rsidRPr="00EB6178" w:rsidRDefault="000C3AB8" w:rsidP="009C2EF1">
      <w:pPr>
        <w:pStyle w:val="Heading1"/>
        <w:spacing w:after="240"/>
        <w:jc w:val="left"/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</w:pPr>
      <w:r>
        <w:rPr>
          <w:noProof/>
        </w:rPr>
        <w:pict>
          <v:group id="_x0000_s1082" style="position:absolute;margin-left:-1pt;margin-top:11.35pt;width:505pt;height:45.6pt;z-index:251656192" coordorigin="1413,7777" coordsize="9004,600">
            <v:line id="_x0000_s1083" style="position:absolute" from="1413,7777" to="10413,7777"/>
            <v:line id="_x0000_s1084" style="position:absolute" from="1413,7957" to="10413,7957"/>
            <v:line id="_x0000_s1085" style="position:absolute" from="1417,8197" to="10417,8197"/>
            <v:line id="_x0000_s1086" style="position:absolute" from="1417,8377" to="10417,8377"/>
            <v:line id="_x0000_s1087" style="position:absolute" from="10417,7777" to="10417,8344"/>
            <v:line id="_x0000_s1088" style="position:absolute" from="1417,7777" to="1417,8344"/>
            <w10:wrap side="left"/>
          </v:group>
        </w:pict>
      </w:r>
      <w:r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 xml:space="preserve">a a a a a  </w:t>
      </w:r>
      <w:r w:rsidRPr="00EB6178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 xml:space="preserve"> </w:t>
      </w:r>
    </w:p>
    <w:p w:rsidR="000C3AB8" w:rsidRPr="00EB6178" w:rsidRDefault="000C3AB8" w:rsidP="009C2EF1">
      <w:pPr>
        <w:pStyle w:val="Heading1"/>
        <w:spacing w:after="240"/>
        <w:jc w:val="left"/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</w:pPr>
      <w:r>
        <w:rPr>
          <w:noProof/>
        </w:rPr>
        <w:pict>
          <v:group id="_x0000_s1089" style="position:absolute;margin-left:-1pt;margin-top:11.35pt;width:505pt;height:45.6pt;z-index:251657216" coordorigin="1413,7777" coordsize="9004,600">
            <v:line id="_x0000_s1090" style="position:absolute" from="1413,7777" to="10413,7777"/>
            <v:line id="_x0000_s1091" style="position:absolute" from="1413,7957" to="10413,7957"/>
            <v:line id="_x0000_s1092" style="position:absolute" from="1417,8197" to="10417,8197"/>
            <v:line id="_x0000_s1093" style="position:absolute" from="1417,8377" to="10417,8377"/>
            <v:line id="_x0000_s1094" style="position:absolute" from="10417,7777" to="10417,8344"/>
            <v:line id="_x0000_s1095" style="position:absolute" from="1417,7777" to="1417,8344"/>
            <w10:wrap side="left"/>
          </v:group>
        </w:pict>
      </w:r>
      <w:r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a a a</w:t>
      </w:r>
    </w:p>
    <w:p w:rsidR="000C3AB8" w:rsidRPr="003324F4" w:rsidRDefault="000C3AB8" w:rsidP="003324F4">
      <w:pPr>
        <w:ind w:right="-733"/>
        <w:rPr>
          <w:rFonts w:ascii="Hand writing Mutlu" w:hAnsi="Hand writing Mutlu"/>
          <w:b/>
          <w:bCs/>
          <w:iCs/>
          <w:outline/>
          <w:sz w:val="220"/>
          <w:szCs w:val="220"/>
        </w:rPr>
      </w:pPr>
      <w:r>
        <w:rPr>
          <w:noProof/>
          <w:lang w:eastAsia="tr-TR"/>
        </w:rPr>
        <w:pict>
          <v:line id="_x0000_s1096" style="position:absolute;z-index:251659264" from="23.25pt,37.5pt" to="380.1pt,37.5pt"/>
        </w:pict>
      </w:r>
      <w:r>
        <w:rPr>
          <w:noProof/>
          <w:lang w:eastAsia="tr-TR"/>
        </w:rPr>
        <w:pict>
          <v:shape id="_x0000_s1097" style="position:absolute;margin-left:18pt;margin-top:122.25pt;width:354.15pt;height:21.6pt;z-index:251658240;mso-position-horizontal:absolute;mso-position-vertical:absolute" coordsize="7083,1" path="m,l7083,e" filled="f">
            <v:path arrowok="t"/>
          </v:shape>
        </w:pict>
      </w:r>
      <w:r>
        <w:rPr>
          <w:noProof/>
          <w:lang w:eastAsia="tr-TR"/>
        </w:rPr>
        <w:pict>
          <v:shape id="_x0000_s1098" style="position:absolute;margin-left:27pt;margin-top:77.8pt;width:353.1pt;height:12.05pt;z-index:251660288;mso-position-horizontal:absolute;mso-position-vertical:absolute" coordsize="7062,1" path="m,l7062,e" filled="f">
            <v:path arrowok="t"/>
          </v:shape>
        </w:pict>
      </w:r>
      <w:r>
        <w:rPr>
          <w:rFonts w:ascii="Hand writing Mutlu" w:hAnsi="Hand writing Mutlu"/>
          <w:b/>
          <w:bCs/>
          <w:iCs/>
          <w:outline/>
          <w:sz w:val="220"/>
          <w:szCs w:val="220"/>
        </w:rPr>
        <w:t xml:space="preserve">A a A  </w:t>
      </w:r>
    </w:p>
    <w:p w:rsidR="000C3AB8" w:rsidRPr="00EB6178" w:rsidRDefault="000C3AB8" w:rsidP="009C2EF1">
      <w:pPr>
        <w:pStyle w:val="Heading1"/>
        <w:spacing w:after="240"/>
        <w:jc w:val="left"/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</w:pPr>
      <w:r>
        <w:rPr>
          <w:noProof/>
        </w:rPr>
        <w:pict>
          <v:group id="_x0000_s1099" style="position:absolute;margin-left:-1pt;margin-top:11.35pt;width:505pt;height:45.6pt;z-index:251661312" coordorigin="1413,7777" coordsize="9004,600">
            <v:line id="_x0000_s1100" style="position:absolute" from="1413,7777" to="10413,7777"/>
            <v:line id="_x0000_s1101" style="position:absolute" from="1413,7957" to="10413,7957"/>
            <v:line id="_x0000_s1102" style="position:absolute" from="1417,8197" to="10417,8197"/>
            <v:line id="_x0000_s1103" style="position:absolute" from="1417,8377" to="10417,8377"/>
            <v:line id="_x0000_s1104" style="position:absolute" from="10417,7777" to="10417,8344"/>
            <v:line id="_x0000_s1105" style="position:absolute" from="1417,7777" to="1417,8344"/>
            <w10:wrap side="left"/>
          </v:group>
        </w:pict>
      </w:r>
      <w:r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 xml:space="preserve">aaaaaaaaaaaaaaaaaaa  </w:t>
      </w:r>
    </w:p>
    <w:p w:rsidR="000C3AB8" w:rsidRPr="00EB6178" w:rsidRDefault="000C3AB8" w:rsidP="009C2EF1">
      <w:pPr>
        <w:pStyle w:val="Heading1"/>
        <w:spacing w:after="240"/>
        <w:jc w:val="left"/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</w:pPr>
      <w:r>
        <w:rPr>
          <w:noProof/>
        </w:rPr>
        <w:pict>
          <v:group id="_x0000_s1106" style="position:absolute;margin-left:-1pt;margin-top:11.35pt;width:505pt;height:45.6pt;z-index:251662336" coordorigin="1413,7777" coordsize="9004,600">
            <v:line id="_x0000_s1107" style="position:absolute" from="1413,7777" to="10413,7777"/>
            <v:line id="_x0000_s1108" style="position:absolute" from="1413,7957" to="10413,7957"/>
            <v:line id="_x0000_s1109" style="position:absolute" from="1417,8197" to="10417,8197"/>
            <v:line id="_x0000_s1110" style="position:absolute" from="1417,8377" to="10417,8377"/>
            <v:line id="_x0000_s1111" style="position:absolute" from="10417,7777" to="10417,8344"/>
            <v:line id="_x0000_s1112" style="position:absolute" from="1417,7777" to="1417,8344"/>
            <w10:wrap side="left"/>
          </v:group>
        </w:pict>
      </w:r>
      <w:r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aaaaaaaaaaaaaaaaaaa</w:t>
      </w:r>
      <w:r w:rsidRPr="00EB6178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 xml:space="preserve"> </w:t>
      </w:r>
    </w:p>
    <w:p w:rsidR="000C3AB8" w:rsidRPr="00EB6178" w:rsidRDefault="000C3AB8" w:rsidP="009C2EF1">
      <w:pPr>
        <w:pStyle w:val="Heading1"/>
        <w:spacing w:after="240"/>
        <w:jc w:val="left"/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</w:pPr>
      <w:r>
        <w:rPr>
          <w:noProof/>
        </w:rPr>
        <w:pict>
          <v:group id="_x0000_s1113" style="position:absolute;margin-left:-1pt;margin-top:11.35pt;width:505pt;height:45.6pt;z-index:251663360" coordorigin="1413,7777" coordsize="9004,600">
            <v:line id="_x0000_s1114" style="position:absolute" from="1413,7777" to="10413,7777"/>
            <v:line id="_x0000_s1115" style="position:absolute" from="1413,7957" to="10413,7957"/>
            <v:line id="_x0000_s1116" style="position:absolute" from="1417,8197" to="10417,8197"/>
            <v:line id="_x0000_s1117" style="position:absolute" from="1417,8377" to="10417,8377"/>
            <v:line id="_x0000_s1118" style="position:absolute" from="10417,7777" to="10417,8344"/>
            <v:line id="_x0000_s1119" style="position:absolute" from="1417,7777" to="1417,8344"/>
            <w10:wrap side="left"/>
          </v:group>
        </w:pict>
      </w:r>
      <w:r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aaaaaaaaa </w:t>
      </w:r>
      <w:r w:rsidRPr="00EB6178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 xml:space="preserve"> </w:t>
      </w:r>
    </w:p>
    <w:p w:rsidR="000C3AB8" w:rsidRPr="00EB6178" w:rsidRDefault="000C3AB8" w:rsidP="009C2EF1">
      <w:pPr>
        <w:pStyle w:val="Heading1"/>
        <w:spacing w:after="240"/>
        <w:jc w:val="left"/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</w:pPr>
      <w:r>
        <w:rPr>
          <w:noProof/>
        </w:rPr>
        <w:pict>
          <v:group id="_x0000_s1120" style="position:absolute;margin-left:-1pt;margin-top:11.35pt;width:505pt;height:45.6pt;z-index:251664384" coordorigin="1413,7777" coordsize="9004,600">
            <v:line id="_x0000_s1121" style="position:absolute" from="1413,7777" to="10413,7777"/>
            <v:line id="_x0000_s1122" style="position:absolute" from="1413,7957" to="10413,7957"/>
            <v:line id="_x0000_s1123" style="position:absolute" from="1417,8197" to="10417,8197"/>
            <v:line id="_x0000_s1124" style="position:absolute" from="1417,8377" to="10417,8377"/>
            <v:line id="_x0000_s1125" style="position:absolute" from="10417,7777" to="10417,8344"/>
            <v:line id="_x0000_s1126" style="position:absolute" from="1417,7777" to="1417,8344"/>
            <w10:wrap side="left"/>
          </v:group>
        </w:pict>
      </w:r>
      <w:r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aaaaa  </w:t>
      </w:r>
      <w:r w:rsidRPr="00EB6178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 xml:space="preserve"> </w:t>
      </w:r>
    </w:p>
    <w:p w:rsidR="000C3AB8" w:rsidRDefault="000C3AB8" w:rsidP="009C2EF1">
      <w:pPr>
        <w:pStyle w:val="Heading1"/>
        <w:spacing w:after="240"/>
        <w:jc w:val="left"/>
      </w:pPr>
      <w:r>
        <w:rPr>
          <w:noProof/>
        </w:rPr>
        <w:pict>
          <v:group id="_x0000_s1127" style="position:absolute;margin-left:-1pt;margin-top:11.35pt;width:505pt;height:45.6pt;z-index:251665408" coordorigin="1413,7777" coordsize="9004,600">
            <v:line id="_x0000_s1128" style="position:absolute" from="1413,7777" to="10413,7777"/>
            <v:line id="_x0000_s1129" style="position:absolute" from="1413,7957" to="10413,7957"/>
            <v:line id="_x0000_s1130" style="position:absolute" from="1417,8197" to="10417,8197"/>
            <v:line id="_x0000_s1131" style="position:absolute" from="1417,8377" to="10417,8377"/>
            <v:line id="_x0000_s1132" style="position:absolute" from="10417,7777" to="10417,8344"/>
            <v:line id="_x0000_s1133" style="position:absolute" from="1417,7777" to="1417,8344"/>
            <w10:wrap side="left"/>
          </v:group>
        </w:pict>
      </w:r>
      <w:r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aaa</w:t>
      </w:r>
    </w:p>
    <w:p w:rsidR="000C3AB8" w:rsidRDefault="000C3AB8" w:rsidP="003324F4">
      <w:pPr>
        <w:pStyle w:val="Heading1"/>
        <w:spacing w:after="240"/>
        <w:jc w:val="left"/>
      </w:pPr>
      <w:r>
        <w:rPr>
          <w:noProof/>
        </w:rPr>
        <w:pict>
          <v:group id="_x0000_s1134" style="position:absolute;margin-left:-1pt;margin-top:11.35pt;width:505pt;height:45.6pt;z-index:251666432" coordorigin="1413,7777" coordsize="9004,600">
            <v:line id="_x0000_s1135" style="position:absolute" from="1413,7777" to="10413,7777"/>
            <v:line id="_x0000_s1136" style="position:absolute" from="1413,7957" to="10413,7957"/>
            <v:line id="_x0000_s1137" style="position:absolute" from="1417,8197" to="10417,8197"/>
            <v:line id="_x0000_s1138" style="position:absolute" from="1417,8377" to="10417,8377"/>
            <v:line id="_x0000_s1139" style="position:absolute" from="10417,7777" to="10417,8344"/>
            <v:line id="_x0000_s1140" style="position:absolute" from="1417,7777" to="1417,8344"/>
            <w10:wrap side="left"/>
          </v:group>
        </w:pict>
      </w:r>
      <w:r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aaa</w:t>
      </w:r>
    </w:p>
    <w:p w:rsidR="000C3AB8" w:rsidRDefault="000C3AB8" w:rsidP="003324F4">
      <w:pPr>
        <w:pStyle w:val="Heading1"/>
        <w:spacing w:after="240"/>
        <w:jc w:val="left"/>
      </w:pPr>
      <w:r>
        <w:rPr>
          <w:noProof/>
        </w:rPr>
        <w:pict>
          <v:group id="_x0000_s1141" style="position:absolute;margin-left:-1pt;margin-top:11.35pt;width:505pt;height:45.6pt;z-index:251667456" coordorigin="1413,7777" coordsize="9004,600">
            <v:line id="_x0000_s1142" style="position:absolute" from="1413,7777" to="10413,7777"/>
            <v:line id="_x0000_s1143" style="position:absolute" from="1413,7957" to="10413,7957"/>
            <v:line id="_x0000_s1144" style="position:absolute" from="1417,8197" to="10417,8197"/>
            <v:line id="_x0000_s1145" style="position:absolute" from="1417,8377" to="10417,8377"/>
            <v:line id="_x0000_s1146" style="position:absolute" from="10417,7777" to="10417,8344"/>
            <v:line id="_x0000_s1147" style="position:absolute" from="1417,7777" to="1417,8344"/>
            <w10:wrap side="left"/>
          </v:group>
        </w:pict>
      </w:r>
      <w:r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aaa</w:t>
      </w:r>
    </w:p>
    <w:p w:rsidR="000C3AB8" w:rsidRPr="007152E6" w:rsidRDefault="000C3AB8" w:rsidP="007152E6">
      <w:pPr>
        <w:ind w:firstLine="708"/>
      </w:pPr>
    </w:p>
    <w:sectPr w:rsidR="000C3AB8" w:rsidRPr="007152E6" w:rsidSect="006B36AD">
      <w:pgSz w:w="11906" w:h="16838"/>
      <w:pgMar w:top="1135" w:right="1417" w:bottom="1276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B36AD"/>
    <w:rsid w:val="000163F9"/>
    <w:rsid w:val="00031DAE"/>
    <w:rsid w:val="000C3AB8"/>
    <w:rsid w:val="003324F4"/>
    <w:rsid w:val="00441A27"/>
    <w:rsid w:val="004E4B49"/>
    <w:rsid w:val="006B36AD"/>
    <w:rsid w:val="007152E6"/>
    <w:rsid w:val="00865C66"/>
    <w:rsid w:val="0089216E"/>
    <w:rsid w:val="009C2EF1"/>
    <w:rsid w:val="00A429A7"/>
    <w:rsid w:val="00A6408D"/>
    <w:rsid w:val="00B02135"/>
    <w:rsid w:val="00B81A29"/>
    <w:rsid w:val="00CB12AF"/>
    <w:rsid w:val="00EB1AE4"/>
    <w:rsid w:val="00EB6178"/>
    <w:rsid w:val="00F95E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4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63F9"/>
    <w:pPr>
      <w:spacing w:after="200" w:line="276" w:lineRule="auto"/>
    </w:pPr>
    <w:rPr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6B36AD"/>
    <w:pPr>
      <w:keepNext/>
      <w:spacing w:after="0" w:line="240" w:lineRule="auto"/>
      <w:jc w:val="center"/>
      <w:outlineLvl w:val="0"/>
    </w:pPr>
    <w:rPr>
      <w:rFonts w:ascii="Verdana" w:eastAsia="Times New Roman" w:hAnsi="Verdana"/>
      <w:b/>
      <w:bCs/>
      <w:color w:val="FF0000"/>
      <w:sz w:val="20"/>
      <w:szCs w:val="24"/>
      <w:lang w:eastAsia="tr-TR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6B36AD"/>
    <w:rPr>
      <w:rFonts w:ascii="Verdana" w:hAnsi="Verdana" w:cs="Times New Roman"/>
      <w:b/>
      <w:bCs/>
      <w:color w:val="FF0000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</TotalTime>
  <Pages>2</Pages>
  <Words>42</Words>
  <Characters>243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netel</dc:creator>
  <cp:keywords/>
  <dc:description/>
  <cp:lastModifiedBy>mehmet özer</cp:lastModifiedBy>
  <cp:revision>3</cp:revision>
  <cp:lastPrinted>2009-10-15T11:08:00Z</cp:lastPrinted>
  <dcterms:created xsi:type="dcterms:W3CDTF">2008-10-07T20:10:00Z</dcterms:created>
  <dcterms:modified xsi:type="dcterms:W3CDTF">2009-10-15T11:10:00Z</dcterms:modified>
</cp:coreProperties>
</file>